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FD4" w:rsidRDefault="003F4FD4" w:rsidP="005E4F9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Fen ve Teknoloji</w:t>
      </w: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4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Aşağıdaki maddelerden hangisi suda çözünür?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949"/>
              <w:gridCol w:w="1755"/>
              <w:gridCol w:w="3028"/>
              <w:gridCol w:w="2281"/>
            </w:tblGrid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A)  Kum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  Tuz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C)  Çakıl taşı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D)  Demir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 </w:t>
                  </w:r>
                </w:p>
              </w:tc>
            </w:tr>
          </w:tbl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5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Şeker ve tuz gibi maddelerin su içinde dağılarak görünmez hale gelmesine ne ad verilir?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1782"/>
              <w:gridCol w:w="2448"/>
              <w:gridCol w:w="2247"/>
              <w:gridCol w:w="2536"/>
            </w:tblGrid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A)  Erime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  Çözünme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C)  Dağılma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D)  Kaybolma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 </w:t>
                  </w:r>
                </w:p>
              </w:tc>
            </w:tr>
          </w:tbl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6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Aşağıdaki karışımlardan hangisi çözeltidir?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4335"/>
              <w:gridCol w:w="4678"/>
            </w:tblGrid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A)  Kum – su karışımı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  Şeker – su karışımı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C)  Demir – su karışımı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D)  Fasülye – su karışımı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 </w:t>
                  </w:r>
                </w:p>
              </w:tc>
            </w:tr>
          </w:tbl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7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Tuz ve su karışımından oluşan çözelti için aşağıdakilerden hangisi doğrudur?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9013"/>
            </w:tblGrid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A)  Tuz çözünen su ise çözücüdür.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  Tuz çözücü su ise çözünendir.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C)  Her ikisi de çözüdür.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D)  Her ikisi de çözünendir.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 </w:t>
                  </w:r>
                </w:p>
              </w:tc>
            </w:tr>
          </w:tbl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8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spacing w:after="24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Aşağıdakilerden karışımlardan hangisi aynı zamanda bir çözeltidir?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00"/>
            </w:tblPr>
            <w:tblGrid>
              <w:gridCol w:w="9013"/>
            </w:tblGrid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A)  Nohut – su karışımı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B)  Çakıl taşı – su karışımı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C)  Alkol – su karışımı</w:t>
                  </w:r>
                </w:p>
              </w:tc>
            </w:tr>
            <w:tr w:rsidR="003F4FD4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F4FD4" w:rsidRDefault="003F4FD4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D)  Zeytinyağı – su karışımı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br/>
                    <w:t> </w:t>
                  </w:r>
                </w:p>
              </w:tc>
            </w:tr>
          </w:tbl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80"/>
        <w:gridCol w:w="9220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Aşağıdaki cümleler doğru bilgi içeriyorsa D’yi yanlış bilgi içeriyorsa Y’yi işaretleyiniz.</w:t>
            </w:r>
          </w:p>
        </w:tc>
      </w:tr>
      <w:tr w:rsidR="003F4FD4">
        <w:trPr>
          <w:gridAfter w:val="1"/>
          <w:wAfter w:w="9300" w:type="dxa"/>
          <w:trHeight w:val="240"/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F4FD4" w:rsidRDefault="003F4FD4" w:rsidP="005E4F99">
      <w:pPr>
        <w:rPr>
          <w:rFonts w:ascii="Arial" w:hAnsi="Arial" w:cs="Arial"/>
          <w:vanish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9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Şeker – su karışımında; şeker çözünen su ie çözücüdür.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  ) Doğru   (  ) Yanlış   </w:t>
            </w:r>
          </w:p>
        </w:tc>
      </w:tr>
    </w:tbl>
    <w:p w:rsidR="003F4FD4" w:rsidRDefault="003F4FD4" w:rsidP="005E4F99">
      <w:pPr>
        <w:rPr>
          <w:rFonts w:ascii="Arial" w:hAnsi="Arial" w:cs="Arial"/>
          <w:vanish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10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Bir karışım olan gazoz aynı zamanda bir çözeltidir.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  ) Doğru   (  ) Yanlış   </w:t>
            </w:r>
          </w:p>
        </w:tc>
      </w:tr>
    </w:tbl>
    <w:p w:rsidR="003F4FD4" w:rsidRDefault="003F4FD4" w:rsidP="005E4F99">
      <w:pPr>
        <w:rPr>
          <w:rFonts w:ascii="Arial" w:hAnsi="Arial" w:cs="Arial"/>
          <w:vanish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11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Kolonya ile suyun karışımı çözelti değildir.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  ) Doğru   (  ) Yanlış   </w:t>
            </w:r>
          </w:p>
        </w:tc>
      </w:tr>
    </w:tbl>
    <w:p w:rsidR="003F4FD4" w:rsidRDefault="003F4FD4" w:rsidP="005E4F99">
      <w:pPr>
        <w:rPr>
          <w:rFonts w:ascii="Arial" w:hAnsi="Arial" w:cs="Arial"/>
          <w:vanish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227"/>
        <w:gridCol w:w="9073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12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Yalnızca bir katıyla bir sıvı karıştırılarak çözelti elde edilir.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  ) Doğru   (  ) Yanlış   </w:t>
            </w:r>
          </w:p>
        </w:tc>
      </w:tr>
    </w:tbl>
    <w:p w:rsidR="003F4FD4" w:rsidRDefault="003F4FD4" w:rsidP="005E4F99">
      <w:pPr>
        <w:rPr>
          <w:rFonts w:ascii="Arial" w:hAnsi="Arial" w:cs="Arial"/>
          <w:vanish/>
          <w:sz w:val="20"/>
          <w:szCs w:val="20"/>
        </w:rPr>
      </w:pPr>
    </w:p>
    <w:tbl>
      <w:tblPr>
        <w:tblW w:w="930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39"/>
        <w:gridCol w:w="8961"/>
      </w:tblGrid>
      <w:tr w:rsidR="003F4FD4">
        <w:trPr>
          <w:tblCellSpacing w:w="0" w:type="dxa"/>
        </w:trPr>
        <w:tc>
          <w:tcPr>
            <w:tcW w:w="450" w:type="dxa"/>
            <w:vMerge w:val="restart"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hyperlink r:id="rId13" w:history="1">
              <w:r>
                <w:rPr>
                  <w:rFonts w:ascii="Arial" w:hAnsi="Arial" w:cs="Arial"/>
                  <w:color w:val="0000FF"/>
                  <w:sz w:val="20"/>
                  <w:szCs w:val="20"/>
                </w:rPr>
                <w:br/>
              </w:r>
            </w:hyperlink>
          </w:p>
        </w:tc>
        <w:tc>
          <w:tcPr>
            <w:tcW w:w="5000" w:type="pct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Tebeşir tozu ile su karışımı çözelti değildir.</w:t>
            </w:r>
          </w:p>
        </w:tc>
      </w:tr>
      <w:tr w:rsidR="003F4FD4">
        <w:trPr>
          <w:tblCellSpacing w:w="0" w:type="dxa"/>
        </w:trPr>
        <w:tc>
          <w:tcPr>
            <w:tcW w:w="0" w:type="auto"/>
            <w:vMerge/>
            <w:vAlign w:val="center"/>
          </w:tcPr>
          <w:p w:rsidR="003F4FD4" w:rsidRDefault="003F4FD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:rsidR="003F4FD4" w:rsidRDefault="003F4FD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  ) Doğru   (  ) Yanlış   </w:t>
            </w:r>
          </w:p>
        </w:tc>
      </w:tr>
    </w:tbl>
    <w:p w:rsidR="003F4FD4" w:rsidRDefault="003F4FD4">
      <w:r>
        <w:rPr>
          <w:rFonts w:ascii="Arial" w:hAnsi="Arial" w:cs="Arial"/>
          <w:sz w:val="20"/>
          <w:szCs w:val="20"/>
        </w:rPr>
        <w:br/>
      </w:r>
    </w:p>
    <w:sectPr w:rsidR="003F4FD4" w:rsidSect="00F140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stylePaneFormatFilter w:val="3F01"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4F99"/>
    <w:rsid w:val="002356E0"/>
    <w:rsid w:val="003955F0"/>
    <w:rsid w:val="003F4FD4"/>
    <w:rsid w:val="004B7CC6"/>
    <w:rsid w:val="005B3E3B"/>
    <w:rsid w:val="005E4F99"/>
    <w:rsid w:val="006053FF"/>
    <w:rsid w:val="006562CD"/>
    <w:rsid w:val="009511D6"/>
    <w:rsid w:val="00AC403E"/>
    <w:rsid w:val="00C7630C"/>
    <w:rsid w:val="00CD317C"/>
    <w:rsid w:val="00D13A5A"/>
    <w:rsid w:val="00F140E1"/>
    <w:rsid w:val="00F65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17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7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310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w=window.open('/qb/answersheet?cmd=solution&amp;qid=31543&amp;eid=1468&amp;num=5','answersheet','toolbar=no,scrollbars=yes,resizable=yes,width=650,height=500');document.nosubmit;w.focus();" TargetMode="External"/><Relationship Id="rId13" Type="http://schemas.openxmlformats.org/officeDocument/2006/relationships/hyperlink" Target="javascript:w=window.open('/qb/answersheet?cmd=solution&amp;qid=31549&amp;eid=1468&amp;num=10','answersheet','toolbar=no,scrollbars=yes,resizable=yes,width=650,height=500');document.nosubmit;w.focus();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w=window.open('/qb/answersheet?cmd=solution&amp;qid=31542&amp;eid=1468&amp;num=4','answersheet','toolbar=no,scrollbars=yes,resizable=yes,width=650,height=500');document.nosubmit;w.focus();" TargetMode="External"/><Relationship Id="rId12" Type="http://schemas.openxmlformats.org/officeDocument/2006/relationships/hyperlink" Target="javascript:w=window.open('/qb/answersheet?cmd=solution&amp;qid=31548&amp;eid=1468&amp;num=9','answersheet','toolbar=no,scrollbars=yes,resizable=yes,width=650,height=500');document.nosubmit;w.focus();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w=window.open('/qb/answersheet?cmd=solution&amp;qid=31541&amp;eid=1468&amp;num=3','answersheet','toolbar=no,scrollbars=yes,resizable=yes,width=650,height=500');document.nosubmit;w.focus();" TargetMode="External"/><Relationship Id="rId11" Type="http://schemas.openxmlformats.org/officeDocument/2006/relationships/hyperlink" Target="javascript:w=window.open('/qb/answersheet?cmd=solution&amp;qid=31547&amp;eid=1468&amp;num=8','answersheet','toolbar=no,scrollbars=yes,resizable=yes,width=650,height=500');document.nosubmit;w.focus();" TargetMode="External"/><Relationship Id="rId5" Type="http://schemas.openxmlformats.org/officeDocument/2006/relationships/hyperlink" Target="javascript:w=window.open('/qb/answersheet?cmd=solution&amp;qid=31540&amp;eid=1468&amp;num=2','answersheet','toolbar=no,scrollbars=yes,resizable=yes,width=650,height=500');document.nosubmit;w.focus();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w=window.open('/qb/answersheet?cmd=solution&amp;qid=31546&amp;eid=1468&amp;num=7','answersheet','toolbar=no,scrollbars=yes,resizable=yes,width=650,height=500');document.nosubmit;w.focus();" TargetMode="External"/><Relationship Id="rId4" Type="http://schemas.openxmlformats.org/officeDocument/2006/relationships/hyperlink" Target="javascript:w=window.open('/qb/answersheet?cmd=solution&amp;qid=31539&amp;eid=1468&amp;num=1','answersheet','toolbar=no,scrollbars=yes,resizable=yes,width=650,height=500');document.nosubmit;w.focus();" TargetMode="External"/><Relationship Id="rId9" Type="http://schemas.openxmlformats.org/officeDocument/2006/relationships/hyperlink" Target="javascript:w=window.open('/qb/answersheet?cmd=solution&amp;qid=31545&amp;eid=1468&amp;num=6','answersheet','toolbar=no,scrollbars=yes,resizable=yes,width=650,height=500');document.nosubmit;w.focus();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572</Words>
  <Characters>2829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Fen ve Teknoloji</dc:title>
  <dc:subject/>
  <dc:creator>ASLANALİ</dc:creator>
  <cp:keywords/>
  <dc:description/>
  <cp:lastModifiedBy>ASLANALİ</cp:lastModifiedBy>
  <cp:revision>3</cp:revision>
  <dcterms:created xsi:type="dcterms:W3CDTF">2010-12-25T22:13:00Z</dcterms:created>
  <dcterms:modified xsi:type="dcterms:W3CDTF">2010-12-25T22:14:00Z</dcterms:modified>
</cp:coreProperties>
</file>